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C6B0BB" w14:textId="77777777" w:rsidR="00A31F35" w:rsidRDefault="00A31F35" w:rsidP="00A31F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BLOME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fl.1444)</w:t>
      </w:r>
    </w:p>
    <w:p w14:paraId="0876DDCA" w14:textId="77777777" w:rsidR="00A31F35" w:rsidRDefault="00A31F35" w:rsidP="00A31F35">
      <w:pPr>
        <w:pStyle w:val="NoSpacing"/>
        <w:rPr>
          <w:rFonts w:cs="Times New Roman"/>
          <w:szCs w:val="24"/>
        </w:rPr>
      </w:pPr>
    </w:p>
    <w:p w14:paraId="5327386B" w14:textId="77777777" w:rsidR="00A31F35" w:rsidRDefault="00A31F35" w:rsidP="00A31F35">
      <w:pPr>
        <w:pStyle w:val="NoSpacing"/>
        <w:rPr>
          <w:rFonts w:cs="Times New Roman"/>
          <w:szCs w:val="24"/>
        </w:rPr>
      </w:pPr>
    </w:p>
    <w:p w14:paraId="22AC36E4" w14:textId="77777777" w:rsidR="00A31F35" w:rsidRDefault="00A31F35" w:rsidP="00A31F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1444</w:t>
      </w:r>
      <w:r>
        <w:rPr>
          <w:rFonts w:cs="Times New Roman"/>
          <w:szCs w:val="24"/>
        </w:rPr>
        <w:tab/>
        <w:t>John Note of Norton(q.v.) made him a joint executor of his Will.</w:t>
      </w:r>
    </w:p>
    <w:p w14:paraId="43C29062" w14:textId="77777777" w:rsidR="00A31F35" w:rsidRDefault="00A31F35" w:rsidP="00A31F35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>(“Wills of the Archdeaconry of Sudbury, 1439 – 1474, volume 1, ed. Peter Northeast, pub. the Suffolk Records Society, 2001, p.114)</w:t>
      </w:r>
    </w:p>
    <w:p w14:paraId="1A29EB5A" w14:textId="77777777" w:rsidR="00A31F35" w:rsidRDefault="00A31F35" w:rsidP="00A31F35">
      <w:pPr>
        <w:pStyle w:val="NoSpacing"/>
        <w:rPr>
          <w:rFonts w:cs="Times New Roman"/>
          <w:szCs w:val="24"/>
        </w:rPr>
      </w:pPr>
    </w:p>
    <w:p w14:paraId="553696D0" w14:textId="77777777" w:rsidR="00A31F35" w:rsidRDefault="00A31F35" w:rsidP="00A31F35">
      <w:pPr>
        <w:pStyle w:val="NoSpacing"/>
        <w:rPr>
          <w:rFonts w:cs="Times New Roman"/>
          <w:szCs w:val="24"/>
        </w:rPr>
      </w:pPr>
    </w:p>
    <w:p w14:paraId="2A448F77" w14:textId="77777777" w:rsidR="00A31F35" w:rsidRDefault="00A31F35" w:rsidP="00A31F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December 2024</w:t>
      </w:r>
    </w:p>
    <w:p w14:paraId="571D0A1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5E16D0" w14:textId="77777777" w:rsidR="00A31F35" w:rsidRDefault="00A31F35" w:rsidP="009139A6">
      <w:r>
        <w:separator/>
      </w:r>
    </w:p>
  </w:endnote>
  <w:endnote w:type="continuationSeparator" w:id="0">
    <w:p w14:paraId="214C4241" w14:textId="77777777" w:rsidR="00A31F35" w:rsidRDefault="00A31F3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C372D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B29A5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4ABDB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F8F5C5" w14:textId="77777777" w:rsidR="00A31F35" w:rsidRDefault="00A31F35" w:rsidP="009139A6">
      <w:r>
        <w:separator/>
      </w:r>
    </w:p>
  </w:footnote>
  <w:footnote w:type="continuationSeparator" w:id="0">
    <w:p w14:paraId="260BF476" w14:textId="77777777" w:rsidR="00A31F35" w:rsidRDefault="00A31F3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A2A28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ED8BE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E738F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F35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31F35"/>
    <w:rsid w:val="00A53379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BDB485"/>
  <w15:chartTrackingRefBased/>
  <w15:docId w15:val="{296715A6-C17B-49D6-AB86-C4617C0E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2024-12-17T19:53:00Z</dcterms:created>
  <dcterms:modified xsi:type="dcterms:W3CDTF">2024-12-17T19:53:00Z</dcterms:modified>
</cp:coreProperties>
</file>